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52CE54" w14:textId="77777777" w:rsidR="00D20BF9" w:rsidRDefault="00D20BF9" w:rsidP="00D20BF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William WESTON</w:t>
      </w:r>
      <w:r>
        <w:rPr>
          <w:rFonts w:cs="Times New Roman"/>
          <w:szCs w:val="24"/>
        </w:rPr>
        <w:t xml:space="preserve">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 xml:space="preserve">fl.1412-26) </w:t>
      </w:r>
    </w:p>
    <w:p w14:paraId="01C22072" w14:textId="77777777" w:rsidR="00D20BF9" w:rsidRDefault="00D20BF9" w:rsidP="00D20BF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Clerk in the Chapel Royal.</w:t>
      </w:r>
    </w:p>
    <w:p w14:paraId="0F63642C" w14:textId="77777777" w:rsidR="00D20BF9" w:rsidRDefault="00D20BF9" w:rsidP="00D20BF9">
      <w:pPr>
        <w:pStyle w:val="NoSpacing"/>
        <w:rPr>
          <w:rFonts w:cs="Times New Roman"/>
          <w:szCs w:val="24"/>
        </w:rPr>
      </w:pPr>
    </w:p>
    <w:p w14:paraId="7306ACA6" w14:textId="77777777" w:rsidR="00D20BF9" w:rsidRDefault="00D20BF9" w:rsidP="00D20BF9">
      <w:pPr>
        <w:pStyle w:val="NoSpacing"/>
        <w:rPr>
          <w:rFonts w:cs="Times New Roman"/>
          <w:szCs w:val="24"/>
        </w:rPr>
      </w:pPr>
    </w:p>
    <w:p w14:paraId="621A43C7" w14:textId="77777777" w:rsidR="00D20BF9" w:rsidRDefault="00D20BF9" w:rsidP="00D20BF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7 Oct.1412</w:t>
      </w:r>
      <w:r>
        <w:rPr>
          <w:rFonts w:cs="Times New Roman"/>
          <w:szCs w:val="24"/>
        </w:rPr>
        <w:tab/>
        <w:t>Admitted scholar at King’s Hall, Cambridge University.</w:t>
      </w:r>
    </w:p>
    <w:p w14:paraId="24A723A7" w14:textId="77777777" w:rsidR="00D20BF9" w:rsidRDefault="00D20BF9" w:rsidP="00D20BF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 w:rsidRPr="00667BE3">
        <w:rPr>
          <w:rFonts w:cs="Times New Roman"/>
          <w:szCs w:val="24"/>
        </w:rPr>
        <w:t xml:space="preserve">(Alumni </w:t>
      </w:r>
      <w:proofErr w:type="spellStart"/>
      <w:r w:rsidRPr="00667BE3">
        <w:rPr>
          <w:rFonts w:cs="Times New Roman"/>
          <w:szCs w:val="24"/>
        </w:rPr>
        <w:t>Cantab.</w:t>
      </w:r>
      <w:proofErr w:type="spellEnd"/>
      <w:r w:rsidRPr="00667BE3">
        <w:rPr>
          <w:rFonts w:cs="Times New Roman"/>
          <w:szCs w:val="24"/>
        </w:rPr>
        <w:t xml:space="preserve"> vol.1 part 4 p.3</w:t>
      </w:r>
      <w:r>
        <w:rPr>
          <w:rFonts w:cs="Times New Roman"/>
          <w:szCs w:val="24"/>
        </w:rPr>
        <w:t>74)</w:t>
      </w:r>
    </w:p>
    <w:p w14:paraId="3B0F88E6" w14:textId="77777777" w:rsidR="00D20BF9" w:rsidRDefault="00D20BF9" w:rsidP="00D20BF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20 Nov.1426</w:t>
      </w:r>
      <w:r>
        <w:rPr>
          <w:rFonts w:cs="Times New Roman"/>
          <w:szCs w:val="24"/>
        </w:rPr>
        <w:tab/>
        <w:t>He resigned.   (ibid.)</w:t>
      </w:r>
    </w:p>
    <w:p w14:paraId="5E03A11E" w14:textId="77777777" w:rsidR="00D20BF9" w:rsidRDefault="00D20BF9" w:rsidP="00D20BF9">
      <w:pPr>
        <w:pStyle w:val="NoSpacing"/>
        <w:rPr>
          <w:rFonts w:cs="Times New Roman"/>
          <w:szCs w:val="24"/>
        </w:rPr>
      </w:pPr>
    </w:p>
    <w:p w14:paraId="4C48D344" w14:textId="77777777" w:rsidR="00D20BF9" w:rsidRDefault="00D20BF9" w:rsidP="00D20BF9">
      <w:pPr>
        <w:pStyle w:val="NoSpacing"/>
        <w:rPr>
          <w:rFonts w:cs="Times New Roman"/>
          <w:szCs w:val="24"/>
        </w:rPr>
      </w:pPr>
    </w:p>
    <w:p w14:paraId="20DDA99A" w14:textId="77777777" w:rsidR="00D20BF9" w:rsidRDefault="00D20BF9" w:rsidP="00D20BF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4 January 2023</w:t>
      </w:r>
    </w:p>
    <w:p w14:paraId="7CA91A1C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17AD8F" w14:textId="77777777" w:rsidR="00D20BF9" w:rsidRDefault="00D20BF9" w:rsidP="009139A6">
      <w:r>
        <w:separator/>
      </w:r>
    </w:p>
  </w:endnote>
  <w:endnote w:type="continuationSeparator" w:id="0">
    <w:p w14:paraId="226D0C10" w14:textId="77777777" w:rsidR="00D20BF9" w:rsidRDefault="00D20BF9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F79E70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9142B9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</w:t>
    </w:r>
    <w:proofErr w:type="gramStart"/>
    <w:r w:rsidRPr="009139A6">
      <w:rPr>
        <w:rFonts w:cs="Times New Roman"/>
      </w:rPr>
      <w:t>S.Rogers</w:t>
    </w:r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FA1D9C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5B92FD" w14:textId="77777777" w:rsidR="00D20BF9" w:rsidRDefault="00D20BF9" w:rsidP="009139A6">
      <w:r>
        <w:separator/>
      </w:r>
    </w:p>
  </w:footnote>
  <w:footnote w:type="continuationSeparator" w:id="0">
    <w:p w14:paraId="47F6658F" w14:textId="77777777" w:rsidR="00D20BF9" w:rsidRDefault="00D20BF9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B250C8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F0DF10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AA2AF2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0BF9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D20BF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DA0DB6"/>
  <w15:chartTrackingRefBased/>
  <w15:docId w15:val="{F9FFA43B-841B-47BC-8F0A-1B8492FF0F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33</Words>
  <Characters>189</Characters>
  <Application>Microsoft Office Word</Application>
  <DocSecurity>0</DocSecurity>
  <Lines>1</Lines>
  <Paragraphs>1</Paragraphs>
  <ScaleCrop>false</ScaleCrop>
  <Company/>
  <LinksUpToDate>false</LinksUpToDate>
  <CharactersWithSpaces>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2023-01-18T21:10:00Z</dcterms:created>
  <dcterms:modified xsi:type="dcterms:W3CDTF">2023-01-18T21:11:00Z</dcterms:modified>
</cp:coreProperties>
</file>